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83D" w:rsidRPr="004E583D" w:rsidRDefault="00977E72" w:rsidP="003C33C0">
      <w:pPr>
        <w:rPr>
          <w:vanish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B82BFC" wp14:editId="357C582F">
                <wp:simplePos x="0" y="0"/>
                <wp:positionH relativeFrom="column">
                  <wp:posOffset>384810</wp:posOffset>
                </wp:positionH>
                <wp:positionV relativeFrom="paragraph">
                  <wp:posOffset>3242310</wp:posOffset>
                </wp:positionV>
                <wp:extent cx="2339340" cy="409575"/>
                <wp:effectExtent l="0" t="0" r="3810" b="9525"/>
                <wp:wrapNone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34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7E72" w:rsidRPr="00977E72" w:rsidRDefault="00977E72" w:rsidP="00977E72">
                            <w:pPr>
                              <w:tabs>
                                <w:tab w:val="right" w:pos="3686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977E72">
                              <w:rPr>
                                <w:sz w:val="18"/>
                                <w:szCs w:val="18"/>
                              </w:rPr>
                              <w:t>┌</w:t>
                            </w:r>
                            <w:r w:rsidRPr="00977E72">
                              <w:rPr>
                                <w:sz w:val="18"/>
                                <w:szCs w:val="18"/>
                              </w:rPr>
                              <w:tab/>
                              <w:t>┐</w:t>
                            </w:r>
                          </w:p>
                          <w:p w:rsidR="00977E72" w:rsidRPr="00977E72" w:rsidRDefault="00977E72" w:rsidP="00977E72">
                            <w:pPr>
                              <w:tabs>
                                <w:tab w:val="right" w:pos="4253"/>
                              </w:tabs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0.3pt;margin-top:255.3pt;width:184.2pt;height:3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" filled="f" stroked="f">
                <v:textbox inset="0,0,0,0">
                  <w:txbxContent>
                    <w:p w:rsidR="00977E72" w:rsidRPr="00977E72" w:rsidRDefault="00977E72" w:rsidP="00977E72">
                      <w:pPr>
                        <w:tabs>
                          <w:tab w:val="right" w:pos="3686"/>
                        </w:tabs>
                        <w:rPr>
                          <w:sz w:val="18"/>
                          <w:szCs w:val="18"/>
                        </w:rPr>
                      </w:pPr>
                      <w:r w:rsidRPr="00977E72">
                        <w:rPr>
                          <w:sz w:val="18"/>
                          <w:szCs w:val="18"/>
                        </w:rPr>
                        <w:t>┌</w:t>
                      </w:r>
                      <w:r w:rsidRPr="00977E72">
                        <w:rPr>
                          <w:sz w:val="18"/>
                          <w:szCs w:val="18"/>
                        </w:rPr>
                        <w:tab/>
                        <w:t>┐</w:t>
                      </w:r>
                    </w:p>
                    <w:p w:rsidR="00977E72" w:rsidRPr="00977E72" w:rsidRDefault="00977E72" w:rsidP="00977E72">
                      <w:pPr>
                        <w:tabs>
                          <w:tab w:val="right" w:pos="4253"/>
                        </w:tabs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160E23" wp14:editId="5E2954D7">
                <wp:simplePos x="0" y="0"/>
                <wp:positionH relativeFrom="column">
                  <wp:posOffset>3366135</wp:posOffset>
                </wp:positionH>
                <wp:positionV relativeFrom="paragraph">
                  <wp:posOffset>-182880</wp:posOffset>
                </wp:positionV>
                <wp:extent cx="3009900" cy="323850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9900" cy="3238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7E72" w:rsidRPr="00977E72" w:rsidRDefault="00977E72" w:rsidP="00977E72">
                            <w:pPr>
                              <w:tabs>
                                <w:tab w:val="right" w:pos="4678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977E72">
                              <w:rPr>
                                <w:sz w:val="18"/>
                                <w:szCs w:val="18"/>
                              </w:rPr>
                              <w:t>┌</w:t>
                            </w:r>
                            <w:r w:rsidRPr="00977E72">
                              <w:rPr>
                                <w:sz w:val="18"/>
                                <w:szCs w:val="18"/>
                              </w:rPr>
                              <w:tab/>
                              <w:t>┐</w:t>
                            </w:r>
                          </w:p>
                          <w:p w:rsidR="00977E72" w:rsidRPr="00977E72" w:rsidRDefault="00977E72" w:rsidP="00977E72">
                            <w:pPr>
                              <w:tabs>
                                <w:tab w:val="right" w:pos="4253"/>
                              </w:tabs>
                              <w:jc w:val="center"/>
                            </w:pPr>
                          </w:p>
                          <w:p w:rsidR="00977E72" w:rsidRPr="00977E72" w:rsidRDefault="00977E72" w:rsidP="00977E72">
                            <w:pPr>
                              <w:tabs>
                                <w:tab w:val="right" w:pos="4253"/>
                              </w:tabs>
                              <w:jc w:val="center"/>
                            </w:pPr>
                          </w:p>
                          <w:p w:rsidR="00977E72" w:rsidRPr="00977E72" w:rsidRDefault="00977E72" w:rsidP="00977E72">
                            <w:pPr>
                              <w:tabs>
                                <w:tab w:val="right" w:pos="4253"/>
                              </w:tabs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65.05pt;margin-top:-14.4pt;width:237pt;height:2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" filled="f" stroked="f">
                <v:textbox inset="0,0,0,0">
                  <w:txbxContent>
                    <w:p w:rsidR="00977E72" w:rsidRPr="00977E72" w:rsidRDefault="00977E72" w:rsidP="00977E72">
                      <w:pPr>
                        <w:tabs>
                          <w:tab w:val="right" w:pos="4678"/>
                        </w:tabs>
                        <w:rPr>
                          <w:sz w:val="18"/>
                          <w:szCs w:val="18"/>
                        </w:rPr>
                      </w:pPr>
                      <w:r w:rsidRPr="00977E72">
                        <w:rPr>
                          <w:sz w:val="18"/>
                          <w:szCs w:val="18"/>
                        </w:rPr>
                        <w:t>┌</w:t>
                      </w:r>
                      <w:r w:rsidRPr="00977E72">
                        <w:rPr>
                          <w:sz w:val="18"/>
                          <w:szCs w:val="18"/>
                        </w:rPr>
                        <w:tab/>
                        <w:t>┐</w:t>
                      </w:r>
                    </w:p>
                    <w:p w:rsidR="00977E72" w:rsidRPr="00977E72" w:rsidRDefault="00977E72" w:rsidP="00977E72">
                      <w:pPr>
                        <w:tabs>
                          <w:tab w:val="right" w:pos="4253"/>
                        </w:tabs>
                        <w:jc w:val="center"/>
                      </w:pPr>
                    </w:p>
                    <w:p w:rsidR="00977E72" w:rsidRPr="00977E72" w:rsidRDefault="00977E72" w:rsidP="00977E72">
                      <w:pPr>
                        <w:tabs>
                          <w:tab w:val="right" w:pos="4253"/>
                        </w:tabs>
                        <w:jc w:val="center"/>
                      </w:pPr>
                    </w:p>
                    <w:p w:rsidR="00977E72" w:rsidRPr="00977E72" w:rsidRDefault="00977E72" w:rsidP="00977E72">
                      <w:pPr>
                        <w:tabs>
                          <w:tab w:val="right" w:pos="4253"/>
                        </w:tabs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981C1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A8AD2B" wp14:editId="4C084E7F">
                <wp:simplePos x="0" y="0"/>
                <wp:positionH relativeFrom="column">
                  <wp:posOffset>253365</wp:posOffset>
                </wp:positionH>
                <wp:positionV relativeFrom="page">
                  <wp:posOffset>361950</wp:posOffset>
                </wp:positionV>
                <wp:extent cx="2472055" cy="3590925"/>
                <wp:effectExtent l="0" t="0" r="4445" b="9525"/>
                <wp:wrapTopAndBottom/>
                <wp:docPr id="10" name="Text Box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2055" cy="35909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36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750" w:rsidRDefault="00A24750" w:rsidP="00DE06B9">
                            <w:pPr>
                              <w:ind w:left="-1843" w:firstLine="1843"/>
                              <w:jc w:val="center"/>
                              <w:rPr>
                                <w:b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36"/>
                                <w:szCs w:val="36"/>
                              </w:rPr>
                              <w:drawing>
                                <wp:inline distT="0" distB="0" distL="0" distR="0" wp14:anchorId="09E1D512" wp14:editId="37B7DBB2">
                                  <wp:extent cx="525600" cy="792000"/>
                                  <wp:effectExtent l="0" t="0" r="8255" b="8255"/>
                                  <wp:docPr id="11" name="Рисунок 11" descr="O:\Герб\ГЕРБ для БЛАНКОВ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O:\Герб\ГЕРБ для БЛАНКОВ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5600" cy="79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24750" w:rsidRPr="007861E7" w:rsidRDefault="00A24750" w:rsidP="00DE06B9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7861E7">
                              <w:rPr>
                                <w:b/>
                                <w:sz w:val="30"/>
                                <w:szCs w:val="30"/>
                              </w:rPr>
                              <w:t>Администрация</w:t>
                            </w:r>
                          </w:p>
                          <w:p w:rsidR="00A24750" w:rsidRPr="006B02A3" w:rsidRDefault="00A24750" w:rsidP="00DE06B9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7861E7">
                              <w:rPr>
                                <w:b/>
                                <w:sz w:val="30"/>
                                <w:szCs w:val="30"/>
                              </w:rPr>
                              <w:t>города Дзержинска</w:t>
                            </w:r>
                            <w:r w:rsidRPr="007861E7">
                              <w:t xml:space="preserve"> </w:t>
                            </w:r>
                            <w:r w:rsidRPr="007861E7">
                              <w:rPr>
                                <w:b/>
                                <w:sz w:val="30"/>
                                <w:szCs w:val="30"/>
                              </w:rPr>
                              <w:t>Нижегородской области</w:t>
                            </w:r>
                          </w:p>
                          <w:p w:rsidR="00A24750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24750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Комитет </w:t>
                            </w:r>
                          </w:p>
                          <w:p w:rsidR="00A24750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по управлению муниципальным</w:t>
                            </w:r>
                          </w:p>
                          <w:p w:rsidR="00A24750" w:rsidRPr="00DE06B9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имуществом</w:t>
                            </w:r>
                          </w:p>
                          <w:p w:rsidR="00A24750" w:rsidRPr="00DE06B9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A24750" w:rsidRPr="006B02A3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пр-кт Ленина</w:t>
                            </w:r>
                            <w:r w:rsidRPr="006B02A3">
                              <w:rPr>
                                <w:sz w:val="20"/>
                                <w:szCs w:val="20"/>
                              </w:rPr>
                              <w:t>, д.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r w:rsidRPr="006B02A3"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А</w:t>
                            </w:r>
                            <w:r w:rsidRPr="006B02A3">
                              <w:rPr>
                                <w:sz w:val="20"/>
                                <w:szCs w:val="20"/>
                              </w:rPr>
                              <w:t>, г. Дзержинск,</w:t>
                            </w:r>
                          </w:p>
                          <w:p w:rsidR="00A24750" w:rsidRPr="006B02A3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B02A3">
                              <w:rPr>
                                <w:sz w:val="20"/>
                                <w:szCs w:val="20"/>
                              </w:rPr>
                              <w:t>Нижегородская обл., 606000</w:t>
                            </w:r>
                          </w:p>
                          <w:p w:rsidR="00A24750" w:rsidRPr="006B02A3" w:rsidRDefault="00A24750" w:rsidP="00DE06B9">
                            <w:pPr>
                              <w:tabs>
                                <w:tab w:val="left" w:pos="-2694"/>
                              </w:tabs>
                              <w:spacing w:line="264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B02A3">
                              <w:rPr>
                                <w:sz w:val="20"/>
                                <w:szCs w:val="20"/>
                              </w:rPr>
                              <w:t>тел.: (8313)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39-72-05; </w:t>
                            </w:r>
                          </w:p>
                          <w:p w:rsidR="00A24750" w:rsidRPr="00A92B83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эл.почта</w:t>
                            </w:r>
                            <w:r w:rsidRPr="006B02A3">
                              <w:rPr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kumi</w:t>
                            </w:r>
                            <w:r w:rsidRPr="006B02A3">
                              <w:rPr>
                                <w:sz w:val="20"/>
                                <w:szCs w:val="20"/>
                              </w:rPr>
                              <w:t>@</w:t>
                            </w:r>
                            <w:r w:rsidRPr="006B02A3">
                              <w:rPr>
                                <w:sz w:val="20"/>
                                <w:szCs w:val="20"/>
                                <w:lang w:val="en-US"/>
                              </w:rPr>
                              <w:t>adm</w:t>
                            </w:r>
                            <w:r w:rsidRPr="006B02A3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Pr="006B02A3">
                              <w:rPr>
                                <w:sz w:val="20"/>
                                <w:szCs w:val="20"/>
                                <w:lang w:val="en-US"/>
                              </w:rPr>
                              <w:t>dzr</w:t>
                            </w:r>
                            <w:r w:rsidRPr="006B02A3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Pr="006B02A3">
                              <w:rPr>
                                <w:sz w:val="20"/>
                                <w:szCs w:val="20"/>
                                <w:lang w:val="en-US"/>
                              </w:rPr>
                              <w:t>nnov</w:t>
                            </w:r>
                            <w:r w:rsidRPr="006B02A3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Pr="006B02A3">
                              <w:rPr>
                                <w:sz w:val="20"/>
                                <w:szCs w:val="20"/>
                                <w:lang w:val="en-US"/>
                              </w:rPr>
                              <w:t>ru</w:t>
                            </w:r>
                          </w:p>
                          <w:p w:rsidR="00A24750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:rsidR="00A24750" w:rsidRDefault="00A24750" w:rsidP="00DE06B9">
                            <w:pPr>
                              <w:spacing w:line="264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73A67">
                              <w:rPr>
                                <w:sz w:val="20"/>
                                <w:szCs w:val="20"/>
                              </w:rPr>
                              <w:t>от 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_____</w:t>
                            </w:r>
                            <w:r w:rsidRPr="00273A67">
                              <w:rPr>
                                <w:sz w:val="20"/>
                                <w:szCs w:val="20"/>
                              </w:rPr>
                              <w:t>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_</w:t>
                            </w:r>
                            <w:r w:rsidRPr="00273A67">
                              <w:rPr>
                                <w:sz w:val="20"/>
                                <w:szCs w:val="20"/>
                              </w:rPr>
                              <w:t>_______ № 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__</w:t>
                            </w:r>
                            <w:r w:rsidRPr="00273A67">
                              <w:rPr>
                                <w:sz w:val="20"/>
                                <w:szCs w:val="20"/>
                              </w:rPr>
                              <w:t>_____</w:t>
                            </w:r>
                          </w:p>
                          <w:p w:rsidR="00A24750" w:rsidRDefault="00A24750" w:rsidP="00DE06B9">
                            <w:pPr>
                              <w:spacing w:before="120" w:line="264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На № ____________ от ______________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0" o:spid="_x0000_s1028" type="#_x0000_t202" style="position:absolute;margin-left:19.95pt;margin-top:28.5pt;width:194.65pt;height:28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" stroked="f">
                <v:fill opacity="23644f"/>
                <v:textbox inset="0,0,0,0">
                  <w:txbxContent>
                    <w:p w:rsidR="00A24750" w:rsidRDefault="00A24750" w:rsidP="00DE06B9">
                      <w:pPr>
                        <w:ind w:left="-1843" w:firstLine="1843"/>
                        <w:jc w:val="center"/>
                        <w:rPr>
                          <w:b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b/>
                          <w:noProof/>
                          <w:sz w:val="36"/>
                          <w:szCs w:val="36"/>
                        </w:rPr>
                        <w:drawing>
                          <wp:inline distT="0" distB="0" distL="0" distR="0" wp14:anchorId="09E1D512" wp14:editId="37B7DBB2">
                            <wp:extent cx="525600" cy="792000"/>
                            <wp:effectExtent l="0" t="0" r="8255" b="8255"/>
                            <wp:docPr id="11" name="Рисунок 11" descr="O:\Герб\ГЕРБ для БЛАНКОВ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O:\Герб\ГЕРБ для БЛАНКОВ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5600" cy="79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24750" w:rsidRPr="007861E7" w:rsidRDefault="00A24750" w:rsidP="00DE06B9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7861E7">
                        <w:rPr>
                          <w:b/>
                          <w:sz w:val="30"/>
                          <w:szCs w:val="30"/>
                        </w:rPr>
                        <w:t>Администрация</w:t>
                      </w:r>
                    </w:p>
                    <w:p w:rsidR="00A24750" w:rsidRPr="006B02A3" w:rsidRDefault="00A24750" w:rsidP="00DE06B9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7861E7">
                        <w:rPr>
                          <w:b/>
                          <w:sz w:val="30"/>
                          <w:szCs w:val="30"/>
                        </w:rPr>
                        <w:t>города Дзержинска</w:t>
                      </w:r>
                      <w:r w:rsidRPr="007861E7">
                        <w:t xml:space="preserve"> </w:t>
                      </w:r>
                      <w:r w:rsidRPr="007861E7">
                        <w:rPr>
                          <w:b/>
                          <w:sz w:val="30"/>
                          <w:szCs w:val="30"/>
                        </w:rPr>
                        <w:t>Нижегородской области</w:t>
                      </w:r>
                    </w:p>
                    <w:p w:rsidR="00A24750" w:rsidRDefault="00A24750" w:rsidP="00DE06B9">
                      <w:pPr>
                        <w:spacing w:line="264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A24750" w:rsidRDefault="00A24750" w:rsidP="00DE06B9">
                      <w:pPr>
                        <w:spacing w:line="264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 xml:space="preserve">Комитет </w:t>
                      </w:r>
                    </w:p>
                    <w:p w:rsidR="00A24750" w:rsidRDefault="00A24750" w:rsidP="00DE06B9">
                      <w:pPr>
                        <w:spacing w:line="264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по управлению муниципальным</w:t>
                      </w:r>
                    </w:p>
                    <w:p w:rsidR="00A24750" w:rsidRPr="00DE06B9" w:rsidRDefault="00A24750" w:rsidP="00DE06B9">
                      <w:pPr>
                        <w:spacing w:line="264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имуществом</w:t>
                      </w:r>
                    </w:p>
                    <w:p w:rsidR="00A24750" w:rsidRPr="00DE06B9" w:rsidRDefault="00A24750" w:rsidP="00DE06B9">
                      <w:pPr>
                        <w:spacing w:line="264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  <w:p w:rsidR="00A24750" w:rsidRPr="006B02A3" w:rsidRDefault="00A24750" w:rsidP="00DE06B9">
                      <w:pPr>
                        <w:spacing w:line="264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пр-кт Ленина</w:t>
                      </w:r>
                      <w:r w:rsidRPr="006B02A3">
                        <w:rPr>
                          <w:sz w:val="20"/>
                          <w:szCs w:val="20"/>
                        </w:rPr>
                        <w:t>, д.</w:t>
                      </w:r>
                      <w:r>
                        <w:rPr>
                          <w:sz w:val="20"/>
                          <w:szCs w:val="20"/>
                        </w:rPr>
                        <w:t>6</w:t>
                      </w:r>
                      <w:r w:rsidRPr="006B02A3">
                        <w:rPr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sz w:val="20"/>
                          <w:szCs w:val="20"/>
                        </w:rPr>
                        <w:t>А</w:t>
                      </w:r>
                      <w:r w:rsidRPr="006B02A3">
                        <w:rPr>
                          <w:sz w:val="20"/>
                          <w:szCs w:val="20"/>
                        </w:rPr>
                        <w:t>, г. Дзержинск,</w:t>
                      </w:r>
                    </w:p>
                    <w:p w:rsidR="00A24750" w:rsidRPr="006B02A3" w:rsidRDefault="00A24750" w:rsidP="00DE06B9">
                      <w:pPr>
                        <w:spacing w:line="264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6B02A3">
                        <w:rPr>
                          <w:sz w:val="20"/>
                          <w:szCs w:val="20"/>
                        </w:rPr>
                        <w:t>Нижегородская обл., 606000</w:t>
                      </w:r>
                    </w:p>
                    <w:p w:rsidR="00A24750" w:rsidRPr="006B02A3" w:rsidRDefault="00A24750" w:rsidP="00DE06B9">
                      <w:pPr>
                        <w:tabs>
                          <w:tab w:val="left" w:pos="-2694"/>
                        </w:tabs>
                        <w:spacing w:line="264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6B02A3">
                        <w:rPr>
                          <w:sz w:val="20"/>
                          <w:szCs w:val="20"/>
                        </w:rPr>
                        <w:t>тел.: (8313)</w:t>
                      </w:r>
                      <w:r>
                        <w:rPr>
                          <w:sz w:val="20"/>
                          <w:szCs w:val="20"/>
                        </w:rPr>
                        <w:t xml:space="preserve"> 39-72-05; </w:t>
                      </w:r>
                    </w:p>
                    <w:p w:rsidR="00A24750" w:rsidRPr="00A92B83" w:rsidRDefault="00A24750" w:rsidP="00DE06B9">
                      <w:pPr>
                        <w:spacing w:line="264" w:lineRule="auto"/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эл.почта</w:t>
                      </w:r>
                      <w:r w:rsidRPr="006B02A3">
                        <w:rPr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>kumi</w:t>
                      </w:r>
                      <w:r w:rsidRPr="006B02A3">
                        <w:rPr>
                          <w:sz w:val="20"/>
                          <w:szCs w:val="20"/>
                        </w:rPr>
                        <w:t>@</w:t>
                      </w:r>
                      <w:r w:rsidRPr="006B02A3">
                        <w:rPr>
                          <w:sz w:val="20"/>
                          <w:szCs w:val="20"/>
                          <w:lang w:val="en-US"/>
                        </w:rPr>
                        <w:t>adm</w:t>
                      </w:r>
                      <w:r w:rsidRPr="006B02A3">
                        <w:rPr>
                          <w:sz w:val="20"/>
                          <w:szCs w:val="20"/>
                        </w:rPr>
                        <w:t>.</w:t>
                      </w:r>
                      <w:r w:rsidRPr="006B02A3">
                        <w:rPr>
                          <w:sz w:val="20"/>
                          <w:szCs w:val="20"/>
                          <w:lang w:val="en-US"/>
                        </w:rPr>
                        <w:t>dzr</w:t>
                      </w:r>
                      <w:r w:rsidRPr="006B02A3">
                        <w:rPr>
                          <w:sz w:val="20"/>
                          <w:szCs w:val="20"/>
                        </w:rPr>
                        <w:t>.</w:t>
                      </w:r>
                      <w:r w:rsidRPr="006B02A3">
                        <w:rPr>
                          <w:sz w:val="20"/>
                          <w:szCs w:val="20"/>
                          <w:lang w:val="en-US"/>
                        </w:rPr>
                        <w:t>nnov</w:t>
                      </w:r>
                      <w:r w:rsidRPr="006B02A3">
                        <w:rPr>
                          <w:sz w:val="20"/>
                          <w:szCs w:val="20"/>
                        </w:rPr>
                        <w:t>.</w:t>
                      </w:r>
                      <w:r w:rsidRPr="006B02A3">
                        <w:rPr>
                          <w:sz w:val="20"/>
                          <w:szCs w:val="20"/>
                          <w:lang w:val="en-US"/>
                        </w:rPr>
                        <w:t>ru</w:t>
                      </w:r>
                    </w:p>
                    <w:p w:rsidR="00A24750" w:rsidRDefault="00A24750" w:rsidP="00DE06B9">
                      <w:pPr>
                        <w:spacing w:line="264" w:lineRule="auto"/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  <w:p w:rsidR="00A24750" w:rsidRDefault="00A24750" w:rsidP="00DE06B9">
                      <w:pPr>
                        <w:spacing w:line="264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273A67">
                        <w:rPr>
                          <w:sz w:val="20"/>
                          <w:szCs w:val="20"/>
                        </w:rPr>
                        <w:t>от __</w:t>
                      </w:r>
                      <w:r>
                        <w:rPr>
                          <w:sz w:val="20"/>
                          <w:szCs w:val="20"/>
                        </w:rPr>
                        <w:t>_____</w:t>
                      </w:r>
                      <w:r w:rsidRPr="00273A67">
                        <w:rPr>
                          <w:sz w:val="20"/>
                          <w:szCs w:val="20"/>
                        </w:rPr>
                        <w:t>____</w:t>
                      </w:r>
                      <w:r>
                        <w:rPr>
                          <w:sz w:val="20"/>
                          <w:szCs w:val="20"/>
                        </w:rPr>
                        <w:t>_</w:t>
                      </w:r>
                      <w:r w:rsidRPr="00273A67">
                        <w:rPr>
                          <w:sz w:val="20"/>
                          <w:szCs w:val="20"/>
                        </w:rPr>
                        <w:t>_______ № ___</w:t>
                      </w:r>
                      <w:r>
                        <w:rPr>
                          <w:sz w:val="20"/>
                          <w:szCs w:val="20"/>
                        </w:rPr>
                        <w:t>__</w:t>
                      </w:r>
                      <w:r w:rsidRPr="00273A67">
                        <w:rPr>
                          <w:sz w:val="20"/>
                          <w:szCs w:val="20"/>
                        </w:rPr>
                        <w:t>_____</w:t>
                      </w:r>
                    </w:p>
                    <w:p w:rsidR="00A24750" w:rsidRDefault="00A24750" w:rsidP="00DE06B9">
                      <w:pPr>
                        <w:spacing w:before="120" w:line="264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На № ____________ от ______________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:rsidR="00977E72" w:rsidRDefault="00977E72" w:rsidP="0023360F"/>
    <w:p w:rsidR="0023360F" w:rsidRDefault="0023360F" w:rsidP="0023360F"/>
    <w:p w:rsidR="00D941F4" w:rsidRPr="0078514A" w:rsidRDefault="00D941F4" w:rsidP="0023360F">
      <w:pPr>
        <w:widowControl w:val="0"/>
        <w:spacing w:before="40" w:after="40" w:line="276" w:lineRule="auto"/>
        <w:ind w:firstLine="426"/>
        <w:jc w:val="center"/>
        <w:rPr>
          <w:b/>
        </w:rPr>
      </w:pPr>
      <w:r w:rsidRPr="0078514A">
        <w:rPr>
          <w:b/>
        </w:rPr>
        <w:t>ПО</w:t>
      </w:r>
      <w:r>
        <w:rPr>
          <w:b/>
        </w:rPr>
        <w:t xml:space="preserve">ЯСНИТЕЛЬНАЯ </w:t>
      </w:r>
      <w:r w:rsidRPr="0078514A">
        <w:rPr>
          <w:b/>
        </w:rPr>
        <w:t>ЗАПИСКА</w:t>
      </w:r>
    </w:p>
    <w:p w:rsidR="00196EFD" w:rsidRDefault="008C1EFD" w:rsidP="0023360F">
      <w:pPr>
        <w:spacing w:line="276" w:lineRule="auto"/>
        <w:jc w:val="center"/>
      </w:pPr>
      <w:r>
        <w:t>к проекту</w:t>
      </w:r>
      <w:r w:rsidRPr="00EC54E8">
        <w:t xml:space="preserve"> </w:t>
      </w:r>
      <w:r>
        <w:t xml:space="preserve">решения </w:t>
      </w:r>
      <w:r w:rsidR="00196EFD">
        <w:t>г</w:t>
      </w:r>
      <w:r>
        <w:t xml:space="preserve">ородской Думы </w:t>
      </w:r>
      <w:r w:rsidRPr="00EC54E8">
        <w:t>«</w:t>
      </w:r>
      <w:r w:rsidRPr="004F6E48">
        <w:t>Об утверждении Прогнозного плана (программы) приватизации муниципального имущества города Дзержинска</w:t>
      </w:r>
    </w:p>
    <w:p w:rsidR="008C1EFD" w:rsidRPr="004F6E48" w:rsidRDefault="008C1EFD" w:rsidP="0023360F">
      <w:pPr>
        <w:spacing w:line="276" w:lineRule="auto"/>
        <w:jc w:val="center"/>
      </w:pPr>
      <w:bookmarkStart w:id="0" w:name="_GoBack"/>
      <w:bookmarkEnd w:id="0"/>
      <w:r w:rsidRPr="004F6E48">
        <w:t xml:space="preserve"> на 202</w:t>
      </w:r>
      <w:r w:rsidR="003531E4">
        <w:t>6</w:t>
      </w:r>
      <w:r w:rsidRPr="004F6E48">
        <w:t>-202</w:t>
      </w:r>
      <w:r w:rsidR="003531E4">
        <w:t>8</w:t>
      </w:r>
      <w:r w:rsidRPr="004F6E48">
        <w:t xml:space="preserve"> годы</w:t>
      </w:r>
      <w:r>
        <w:t>»</w:t>
      </w:r>
    </w:p>
    <w:p w:rsidR="00D941F4" w:rsidRPr="00DB1F22" w:rsidRDefault="00D941F4" w:rsidP="0023360F">
      <w:pPr>
        <w:widowControl w:val="0"/>
        <w:tabs>
          <w:tab w:val="left" w:pos="-2410"/>
        </w:tabs>
        <w:spacing w:line="276" w:lineRule="auto"/>
        <w:ind w:right="-1" w:hanging="1"/>
        <w:jc w:val="center"/>
        <w:outlineLvl w:val="2"/>
      </w:pPr>
    </w:p>
    <w:p w:rsidR="00D941F4" w:rsidRDefault="00D941F4" w:rsidP="00956BAB">
      <w:pPr>
        <w:pStyle w:val="ac"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  <w:r w:rsidRPr="00885AAC">
        <w:rPr>
          <w:sz w:val="28"/>
          <w:szCs w:val="28"/>
        </w:rPr>
        <w:t xml:space="preserve">В целях увеличения доходов городского бюджета и оптимизации структуры муниципальной собственности настоящим проектом решения предлагается включить в Прогнозный план (программу) приватизации муниципального имущества города Дзержинска на </w:t>
      </w:r>
      <w:r w:rsidR="00000897">
        <w:rPr>
          <w:sz w:val="28"/>
          <w:szCs w:val="28"/>
        </w:rPr>
        <w:t>202</w:t>
      </w:r>
      <w:r w:rsidR="003531E4">
        <w:rPr>
          <w:sz w:val="28"/>
          <w:szCs w:val="28"/>
        </w:rPr>
        <w:t>6</w:t>
      </w:r>
      <w:r w:rsidR="00104DFC">
        <w:rPr>
          <w:sz w:val="28"/>
          <w:szCs w:val="28"/>
        </w:rPr>
        <w:t>-2</w:t>
      </w:r>
      <w:r w:rsidR="00000897">
        <w:rPr>
          <w:sz w:val="28"/>
          <w:szCs w:val="28"/>
        </w:rPr>
        <w:t>02</w:t>
      </w:r>
      <w:r w:rsidR="003531E4">
        <w:rPr>
          <w:sz w:val="28"/>
          <w:szCs w:val="28"/>
        </w:rPr>
        <w:t>8</w:t>
      </w:r>
      <w:r w:rsidR="00104DFC">
        <w:rPr>
          <w:sz w:val="28"/>
          <w:szCs w:val="28"/>
        </w:rPr>
        <w:t xml:space="preserve"> годы</w:t>
      </w:r>
      <w:r w:rsidRPr="00885AAC">
        <w:rPr>
          <w:sz w:val="28"/>
          <w:szCs w:val="28"/>
        </w:rPr>
        <w:t>, следующи</w:t>
      </w:r>
      <w:r w:rsidR="00000897">
        <w:rPr>
          <w:sz w:val="28"/>
          <w:szCs w:val="28"/>
        </w:rPr>
        <w:t>е</w:t>
      </w:r>
      <w:r w:rsidRPr="00885AAC">
        <w:rPr>
          <w:sz w:val="28"/>
          <w:szCs w:val="28"/>
        </w:rPr>
        <w:t xml:space="preserve"> объект</w:t>
      </w:r>
      <w:r w:rsidR="00000897">
        <w:rPr>
          <w:sz w:val="28"/>
          <w:szCs w:val="28"/>
        </w:rPr>
        <w:t>ы</w:t>
      </w:r>
      <w:r w:rsidRPr="00885AAC">
        <w:rPr>
          <w:sz w:val="28"/>
          <w:szCs w:val="28"/>
        </w:rPr>
        <w:t xml:space="preserve"> недвижимости, расположенны</w:t>
      </w:r>
      <w:r w:rsidR="00000897">
        <w:rPr>
          <w:sz w:val="28"/>
          <w:szCs w:val="28"/>
        </w:rPr>
        <w:t>е</w:t>
      </w:r>
      <w:r w:rsidRPr="00885AAC">
        <w:rPr>
          <w:sz w:val="28"/>
          <w:szCs w:val="28"/>
        </w:rPr>
        <w:t xml:space="preserve"> </w:t>
      </w:r>
      <w:r>
        <w:rPr>
          <w:sz w:val="28"/>
          <w:szCs w:val="28"/>
        </w:rPr>
        <w:t>в городском округе город Дзержинск</w:t>
      </w:r>
      <w:r w:rsidR="005457E1">
        <w:rPr>
          <w:sz w:val="28"/>
          <w:szCs w:val="28"/>
        </w:rPr>
        <w:t>, предлагаемые к реализации в 202</w:t>
      </w:r>
      <w:r w:rsidR="003531E4">
        <w:rPr>
          <w:sz w:val="28"/>
          <w:szCs w:val="28"/>
        </w:rPr>
        <w:t>6</w:t>
      </w:r>
      <w:r w:rsidR="005457E1">
        <w:rPr>
          <w:sz w:val="28"/>
          <w:szCs w:val="28"/>
        </w:rPr>
        <w:t xml:space="preserve"> году</w:t>
      </w:r>
      <w:r w:rsidRPr="004D2A5E">
        <w:rPr>
          <w:sz w:val="28"/>
          <w:szCs w:val="28"/>
        </w:rPr>
        <w:t>:</w:t>
      </w:r>
      <w:r w:rsidRPr="00885AAC">
        <w:rPr>
          <w:sz w:val="28"/>
          <w:szCs w:val="28"/>
        </w:rPr>
        <w:t xml:space="preserve"> </w:t>
      </w:r>
    </w:p>
    <w:p w:rsidR="003531E4" w:rsidRDefault="003531E4" w:rsidP="003531E4">
      <w:pPr>
        <w:ind w:firstLine="709"/>
        <w:jc w:val="both"/>
      </w:pPr>
      <w:r>
        <w:t>1.</w:t>
      </w:r>
      <w:r w:rsidRPr="00956BAB">
        <w:t xml:space="preserve"> </w:t>
      </w:r>
      <w:r>
        <w:t>Нежилое помещение Р1, н</w:t>
      </w:r>
      <w:r w:rsidRPr="00AA45B6">
        <w:t>азначение: нежилое</w:t>
      </w:r>
      <w:r>
        <w:t>,</w:t>
      </w:r>
      <w:r w:rsidRPr="002A04F7">
        <w:t xml:space="preserve"> </w:t>
      </w:r>
      <w:r w:rsidRPr="00AA45B6">
        <w:t>кадастровый номер</w:t>
      </w:r>
      <w:r>
        <w:t>:</w:t>
      </w:r>
      <w:r w:rsidRPr="00AA45B6">
        <w:t xml:space="preserve"> </w:t>
      </w:r>
      <w:r w:rsidRPr="005B08E1">
        <w:rPr>
          <w:bCs/>
        </w:rPr>
        <w:t>52:21:0000</w:t>
      </w:r>
      <w:r>
        <w:rPr>
          <w:bCs/>
        </w:rPr>
        <w:t>041</w:t>
      </w:r>
      <w:r w:rsidRPr="005B08E1">
        <w:rPr>
          <w:bCs/>
        </w:rPr>
        <w:t>:</w:t>
      </w:r>
      <w:r>
        <w:rPr>
          <w:bCs/>
        </w:rPr>
        <w:t xml:space="preserve">1212,  </w:t>
      </w:r>
      <w:r w:rsidRPr="00933188">
        <w:t xml:space="preserve">площадь </w:t>
      </w:r>
      <w:r>
        <w:t>129 кв.м,</w:t>
      </w:r>
      <w:r w:rsidRPr="00933188">
        <w:t xml:space="preserve"> </w:t>
      </w:r>
      <w:r>
        <w:t>адрес: Нижегородская область, г. Дзержинск, пр-кт Ленина</w:t>
      </w:r>
      <w:r w:rsidRPr="002D36A9">
        <w:t>, д.</w:t>
      </w:r>
      <w:r>
        <w:t>87, пом. Р1;</w:t>
      </w:r>
    </w:p>
    <w:p w:rsidR="003531E4" w:rsidRDefault="003531E4" w:rsidP="0051217A">
      <w:pPr>
        <w:ind w:firstLine="709"/>
        <w:jc w:val="both"/>
      </w:pPr>
      <w:r>
        <w:t>2.</w:t>
      </w:r>
      <w:r w:rsidRPr="00956BAB">
        <w:t xml:space="preserve"> </w:t>
      </w:r>
      <w:r>
        <w:t xml:space="preserve">Нежилое помещение </w:t>
      </w:r>
      <w:r w:rsidR="0051217A">
        <w:t>П2</w:t>
      </w:r>
      <w:r>
        <w:t>, н</w:t>
      </w:r>
      <w:r w:rsidRPr="00AA45B6">
        <w:t>азначение: нежилое</w:t>
      </w:r>
      <w:r>
        <w:t>,</w:t>
      </w:r>
      <w:r w:rsidRPr="002A04F7">
        <w:t xml:space="preserve"> </w:t>
      </w:r>
      <w:r w:rsidRPr="00AA45B6">
        <w:t>кадастровый номер</w:t>
      </w:r>
      <w:r>
        <w:t>:</w:t>
      </w:r>
      <w:r w:rsidRPr="00AA45B6">
        <w:t xml:space="preserve"> </w:t>
      </w:r>
      <w:r w:rsidRPr="005B08E1">
        <w:rPr>
          <w:bCs/>
        </w:rPr>
        <w:t>52:21:0000</w:t>
      </w:r>
      <w:r>
        <w:rPr>
          <w:bCs/>
        </w:rPr>
        <w:t>041</w:t>
      </w:r>
      <w:r w:rsidRPr="005B08E1">
        <w:rPr>
          <w:bCs/>
        </w:rPr>
        <w:t>:</w:t>
      </w:r>
      <w:r>
        <w:rPr>
          <w:bCs/>
        </w:rPr>
        <w:t>1</w:t>
      </w:r>
      <w:r w:rsidR="0051217A">
        <w:rPr>
          <w:bCs/>
        </w:rPr>
        <w:t>002</w:t>
      </w:r>
      <w:r>
        <w:rPr>
          <w:bCs/>
        </w:rPr>
        <w:t xml:space="preserve">,  </w:t>
      </w:r>
      <w:r w:rsidRPr="00933188">
        <w:t xml:space="preserve">площадь </w:t>
      </w:r>
      <w:r w:rsidR="0051217A">
        <w:t>89,3</w:t>
      </w:r>
      <w:r>
        <w:t xml:space="preserve"> кв.м,</w:t>
      </w:r>
      <w:r w:rsidRPr="00933188">
        <w:t xml:space="preserve"> </w:t>
      </w:r>
      <w:r>
        <w:t>адрес: Нижегородская область, г. Дзержинск, пр-кт Ленина</w:t>
      </w:r>
      <w:r w:rsidRPr="002D36A9">
        <w:t>, д.</w:t>
      </w:r>
      <w:r>
        <w:t>87, пом</w:t>
      </w:r>
      <w:r w:rsidR="0051217A">
        <w:t>ещение П2</w:t>
      </w:r>
      <w:r w:rsidR="00155A24">
        <w:t>;</w:t>
      </w:r>
    </w:p>
    <w:p w:rsidR="00155A24" w:rsidRDefault="00155A24" w:rsidP="0051217A">
      <w:pPr>
        <w:ind w:firstLine="709"/>
        <w:jc w:val="both"/>
      </w:pPr>
      <w:r>
        <w:t>3. Нежилое здание, кадастровый номер: 52:21:0000132:249, площадь 65,7 кв.м, адрес: Нижегородская область, г.Дзержинск, пр-кт Свердлова, д. 6Б, строение 1, с земельным участком, кадастровый номер: 52:21:0000132:4, местоположение установлено относительно ориентира, расположенного в границах участка. Почтовый адрес ориентира: Нижегородская область, г.Дзержинск, пр.Свердлова, д. 6Б, строение 1.</w:t>
      </w:r>
    </w:p>
    <w:p w:rsidR="00956BAB" w:rsidRPr="0051217A" w:rsidRDefault="00515DAD" w:rsidP="0051217A">
      <w:pPr>
        <w:pStyle w:val="ac"/>
        <w:spacing w:after="0"/>
        <w:ind w:firstLine="709"/>
        <w:jc w:val="both"/>
        <w:rPr>
          <w:sz w:val="28"/>
          <w:szCs w:val="28"/>
        </w:rPr>
      </w:pPr>
      <w:r>
        <w:rPr>
          <w:sz w:val="28"/>
        </w:rPr>
        <w:t>В 202</w:t>
      </w:r>
      <w:r w:rsidR="003531E4">
        <w:rPr>
          <w:sz w:val="28"/>
        </w:rPr>
        <w:t>7</w:t>
      </w:r>
      <w:r>
        <w:rPr>
          <w:sz w:val="28"/>
        </w:rPr>
        <w:t xml:space="preserve"> </w:t>
      </w:r>
      <w:r w:rsidR="00956BAB">
        <w:rPr>
          <w:sz w:val="28"/>
        </w:rPr>
        <w:t xml:space="preserve">году предлагается реализовать </w:t>
      </w:r>
      <w:r w:rsidR="0051217A" w:rsidRPr="0051217A">
        <w:rPr>
          <w:sz w:val="28"/>
          <w:szCs w:val="28"/>
        </w:rPr>
        <w:t>н</w:t>
      </w:r>
      <w:r w:rsidR="00956BAB" w:rsidRPr="0051217A">
        <w:rPr>
          <w:sz w:val="28"/>
          <w:szCs w:val="28"/>
        </w:rPr>
        <w:t xml:space="preserve">ежилое помещение а, назначение: нежилое, кадастровый номер: </w:t>
      </w:r>
      <w:r w:rsidR="00956BAB" w:rsidRPr="0051217A">
        <w:rPr>
          <w:bCs/>
          <w:sz w:val="28"/>
          <w:szCs w:val="28"/>
        </w:rPr>
        <w:t xml:space="preserve">52:21:0000077:680,  </w:t>
      </w:r>
      <w:r w:rsidR="00956BAB" w:rsidRPr="0051217A">
        <w:rPr>
          <w:sz w:val="28"/>
          <w:szCs w:val="28"/>
        </w:rPr>
        <w:t>площадь 366,9 кв.м, адрес: Нижегородская область, г. Дзержинск, пр-кт Ленина, д.71, пом. а</w:t>
      </w:r>
      <w:r w:rsidR="0051217A" w:rsidRPr="0051217A">
        <w:rPr>
          <w:sz w:val="28"/>
          <w:szCs w:val="28"/>
        </w:rPr>
        <w:t>.</w:t>
      </w:r>
    </w:p>
    <w:p w:rsidR="00956BAB" w:rsidRDefault="00956BAB" w:rsidP="00956BAB">
      <w:pPr>
        <w:pStyle w:val="ac"/>
        <w:spacing w:after="0"/>
        <w:ind w:firstLine="709"/>
        <w:jc w:val="both"/>
        <w:rPr>
          <w:sz w:val="28"/>
        </w:rPr>
      </w:pPr>
      <w:r>
        <w:rPr>
          <w:sz w:val="28"/>
        </w:rPr>
        <w:lastRenderedPageBreak/>
        <w:t>В 202</w:t>
      </w:r>
      <w:r w:rsidR="003531E4">
        <w:rPr>
          <w:sz w:val="28"/>
        </w:rPr>
        <w:t>8</w:t>
      </w:r>
      <w:r>
        <w:rPr>
          <w:sz w:val="28"/>
        </w:rPr>
        <w:t xml:space="preserve"> году предлагается реализовать н</w:t>
      </w:r>
      <w:r w:rsidRPr="00956BAB">
        <w:rPr>
          <w:sz w:val="28"/>
          <w:szCs w:val="28"/>
        </w:rPr>
        <w:t xml:space="preserve">ежилое помещение </w:t>
      </w:r>
      <w:r>
        <w:rPr>
          <w:sz w:val="28"/>
          <w:szCs w:val="28"/>
        </w:rPr>
        <w:t>П4</w:t>
      </w:r>
      <w:r w:rsidRPr="00956BAB">
        <w:rPr>
          <w:sz w:val="28"/>
          <w:szCs w:val="28"/>
        </w:rPr>
        <w:t xml:space="preserve">, назначение: нежилое, кадастровый номер: </w:t>
      </w:r>
      <w:r w:rsidRPr="00956BAB">
        <w:rPr>
          <w:bCs/>
          <w:sz w:val="28"/>
          <w:szCs w:val="28"/>
        </w:rPr>
        <w:t>52:21:0000</w:t>
      </w:r>
      <w:r>
        <w:rPr>
          <w:bCs/>
          <w:sz w:val="28"/>
          <w:szCs w:val="28"/>
        </w:rPr>
        <w:t>103</w:t>
      </w:r>
      <w:r w:rsidRPr="00956BAB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>2852</w:t>
      </w:r>
      <w:r w:rsidRPr="00956BAB">
        <w:rPr>
          <w:bCs/>
          <w:sz w:val="28"/>
          <w:szCs w:val="28"/>
        </w:rPr>
        <w:t xml:space="preserve">,  </w:t>
      </w:r>
      <w:r w:rsidRPr="00956BAB">
        <w:rPr>
          <w:sz w:val="28"/>
          <w:szCs w:val="28"/>
        </w:rPr>
        <w:t xml:space="preserve">площадь </w:t>
      </w:r>
      <w:r>
        <w:rPr>
          <w:sz w:val="28"/>
          <w:szCs w:val="28"/>
        </w:rPr>
        <w:t xml:space="preserve">777,4 </w:t>
      </w:r>
      <w:r w:rsidRPr="00956BAB">
        <w:rPr>
          <w:sz w:val="28"/>
          <w:szCs w:val="28"/>
        </w:rPr>
        <w:t xml:space="preserve">кв.м, адрес: Нижегородская область, г. Дзержинск, пр-кт </w:t>
      </w:r>
      <w:r>
        <w:rPr>
          <w:sz w:val="28"/>
          <w:szCs w:val="28"/>
        </w:rPr>
        <w:t>Циолковского</w:t>
      </w:r>
      <w:r w:rsidRPr="00956BAB">
        <w:rPr>
          <w:sz w:val="28"/>
          <w:szCs w:val="28"/>
        </w:rPr>
        <w:t>, д.</w:t>
      </w:r>
      <w:r>
        <w:rPr>
          <w:sz w:val="28"/>
          <w:szCs w:val="28"/>
        </w:rPr>
        <w:t>4</w:t>
      </w:r>
      <w:r w:rsidRPr="00956BAB">
        <w:rPr>
          <w:sz w:val="28"/>
          <w:szCs w:val="28"/>
        </w:rPr>
        <w:t xml:space="preserve">8, пом. </w:t>
      </w:r>
      <w:r>
        <w:rPr>
          <w:sz w:val="28"/>
          <w:szCs w:val="28"/>
        </w:rPr>
        <w:t>П4.</w:t>
      </w:r>
    </w:p>
    <w:p w:rsidR="00A26AF0" w:rsidRDefault="00956BAB" w:rsidP="00956BAB">
      <w:pPr>
        <w:pStyle w:val="ac"/>
        <w:spacing w:after="0"/>
        <w:ind w:firstLine="709"/>
        <w:jc w:val="both"/>
        <w:rPr>
          <w:sz w:val="28"/>
        </w:rPr>
      </w:pPr>
      <w:r>
        <w:rPr>
          <w:sz w:val="28"/>
        </w:rPr>
        <w:t>Вышеуказанные объекты</w:t>
      </w:r>
      <w:r w:rsidRPr="00C7230D">
        <w:rPr>
          <w:sz w:val="28"/>
        </w:rPr>
        <w:t xml:space="preserve"> </w:t>
      </w:r>
      <w:r>
        <w:rPr>
          <w:sz w:val="28"/>
        </w:rPr>
        <w:t xml:space="preserve">не используются в хозяйственной деятельности и могут стать </w:t>
      </w:r>
      <w:r w:rsidRPr="00C7230D">
        <w:rPr>
          <w:sz w:val="28"/>
        </w:rPr>
        <w:t>привлекател</w:t>
      </w:r>
      <w:r>
        <w:rPr>
          <w:sz w:val="28"/>
        </w:rPr>
        <w:t>ьными для</w:t>
      </w:r>
      <w:r w:rsidRPr="00C7230D">
        <w:rPr>
          <w:sz w:val="28"/>
        </w:rPr>
        <w:t xml:space="preserve"> развития бизнеса</w:t>
      </w:r>
      <w:r>
        <w:rPr>
          <w:sz w:val="28"/>
        </w:rPr>
        <w:t xml:space="preserve"> разных сфер деятельности. </w:t>
      </w:r>
      <w:r w:rsidR="00D941F4" w:rsidRPr="00C7230D">
        <w:rPr>
          <w:sz w:val="28"/>
        </w:rPr>
        <w:t>Считаем целесообразным включить данны</w:t>
      </w:r>
      <w:r w:rsidR="00BD5E5C">
        <w:rPr>
          <w:sz w:val="28"/>
        </w:rPr>
        <w:t>е</w:t>
      </w:r>
      <w:r w:rsidR="00D941F4">
        <w:rPr>
          <w:sz w:val="28"/>
        </w:rPr>
        <w:t xml:space="preserve"> объект</w:t>
      </w:r>
      <w:r w:rsidR="00BD5E5C">
        <w:rPr>
          <w:sz w:val="28"/>
        </w:rPr>
        <w:t>ы</w:t>
      </w:r>
      <w:r w:rsidR="00D941F4" w:rsidRPr="00C7230D">
        <w:rPr>
          <w:sz w:val="28"/>
        </w:rPr>
        <w:t xml:space="preserve"> в программу приватизации.</w:t>
      </w:r>
    </w:p>
    <w:p w:rsidR="00D941F4" w:rsidRPr="005457E1" w:rsidRDefault="005457E1" w:rsidP="00956BAB">
      <w:pPr>
        <w:pStyle w:val="ac"/>
        <w:spacing w:after="0"/>
        <w:ind w:firstLine="709"/>
        <w:jc w:val="both"/>
        <w:rPr>
          <w:sz w:val="28"/>
          <w:szCs w:val="28"/>
        </w:rPr>
      </w:pPr>
      <w:r w:rsidRPr="005457E1">
        <w:rPr>
          <w:sz w:val="28"/>
          <w:szCs w:val="28"/>
        </w:rPr>
        <w:t>Перечень муниципального имущества, планируемого к приватизации в</w:t>
      </w:r>
      <w:r w:rsidRPr="005457E1">
        <w:rPr>
          <w:sz w:val="28"/>
          <w:szCs w:val="28"/>
          <w:lang w:val="en-US"/>
        </w:rPr>
        <w:t> </w:t>
      </w:r>
      <w:r w:rsidRPr="005457E1">
        <w:rPr>
          <w:sz w:val="28"/>
          <w:szCs w:val="28"/>
        </w:rPr>
        <w:t>202</w:t>
      </w:r>
      <w:r w:rsidR="0051217A">
        <w:rPr>
          <w:sz w:val="28"/>
          <w:szCs w:val="28"/>
        </w:rPr>
        <w:t>6</w:t>
      </w:r>
      <w:r w:rsidRPr="005457E1">
        <w:rPr>
          <w:sz w:val="28"/>
          <w:szCs w:val="28"/>
        </w:rPr>
        <w:t>-202</w:t>
      </w:r>
      <w:r w:rsidR="0051217A">
        <w:rPr>
          <w:sz w:val="28"/>
          <w:szCs w:val="28"/>
        </w:rPr>
        <w:t>8</w:t>
      </w:r>
      <w:r w:rsidRPr="005457E1">
        <w:rPr>
          <w:sz w:val="28"/>
          <w:szCs w:val="28"/>
        </w:rPr>
        <w:t xml:space="preserve"> годах, будет дополняться с учетом результатов работы по</w:t>
      </w:r>
      <w:r w:rsidRPr="005457E1">
        <w:rPr>
          <w:sz w:val="28"/>
          <w:szCs w:val="28"/>
          <w:lang w:val="en-US"/>
        </w:rPr>
        <w:t> </w:t>
      </w:r>
      <w:r w:rsidRPr="005457E1">
        <w:rPr>
          <w:sz w:val="28"/>
          <w:szCs w:val="28"/>
        </w:rPr>
        <w:t>оптимизации структуры муниципальной собственности</w:t>
      </w:r>
      <w:r w:rsidR="00956BAB">
        <w:rPr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8"/>
      </w:tblGrid>
      <w:tr w:rsidR="00A26AF0" w:rsidRPr="00CC5784" w:rsidTr="00454A24">
        <w:tc>
          <w:tcPr>
            <w:tcW w:w="4787" w:type="dxa"/>
            <w:shd w:val="clear" w:color="auto" w:fill="auto"/>
          </w:tcPr>
          <w:p w:rsidR="005457E1" w:rsidRDefault="005457E1" w:rsidP="00956BAB">
            <w:pPr>
              <w:pStyle w:val="ac"/>
              <w:widowControl w:val="0"/>
              <w:autoSpaceDE w:val="0"/>
              <w:autoSpaceDN w:val="0"/>
              <w:spacing w:after="0"/>
              <w:rPr>
                <w:rFonts w:eastAsia="Calibri"/>
                <w:sz w:val="28"/>
                <w:szCs w:val="28"/>
              </w:rPr>
            </w:pPr>
          </w:p>
          <w:p w:rsidR="005457E1" w:rsidRDefault="005457E1" w:rsidP="00956BAB">
            <w:pPr>
              <w:pStyle w:val="ac"/>
              <w:widowControl w:val="0"/>
              <w:autoSpaceDE w:val="0"/>
              <w:autoSpaceDN w:val="0"/>
              <w:spacing w:after="0"/>
              <w:rPr>
                <w:rFonts w:eastAsia="Calibri"/>
                <w:sz w:val="28"/>
                <w:szCs w:val="28"/>
              </w:rPr>
            </w:pPr>
          </w:p>
          <w:p w:rsidR="00A26AF0" w:rsidRPr="009B1A28" w:rsidRDefault="00155A24" w:rsidP="00155A24">
            <w:pPr>
              <w:pStyle w:val="ac"/>
              <w:widowControl w:val="0"/>
              <w:autoSpaceDE w:val="0"/>
              <w:autoSpaceDN w:val="0"/>
              <w:spacing w:after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И.о. п</w:t>
            </w:r>
            <w:r w:rsidR="00A26AF0">
              <w:rPr>
                <w:rFonts w:eastAsia="Calibri"/>
                <w:sz w:val="28"/>
                <w:szCs w:val="28"/>
              </w:rPr>
              <w:t>редседател</w:t>
            </w:r>
            <w:r>
              <w:rPr>
                <w:rFonts w:eastAsia="Calibri"/>
                <w:sz w:val="28"/>
                <w:szCs w:val="28"/>
              </w:rPr>
              <w:t>я</w:t>
            </w:r>
            <w:r w:rsidR="00A26AF0" w:rsidRPr="009B1A28">
              <w:rPr>
                <w:rFonts w:eastAsia="Calibri"/>
                <w:sz w:val="28"/>
                <w:szCs w:val="28"/>
              </w:rPr>
              <w:t xml:space="preserve"> </w:t>
            </w:r>
            <w:r w:rsidR="0051217A">
              <w:rPr>
                <w:rFonts w:eastAsia="Calibri"/>
                <w:sz w:val="28"/>
                <w:szCs w:val="28"/>
              </w:rPr>
              <w:t xml:space="preserve"> </w:t>
            </w:r>
            <w:r w:rsidR="00A26AF0" w:rsidRPr="009B1A28">
              <w:rPr>
                <w:rFonts w:eastAsia="Calibri"/>
                <w:sz w:val="28"/>
                <w:szCs w:val="28"/>
              </w:rPr>
              <w:t>КУМИ</w:t>
            </w:r>
          </w:p>
        </w:tc>
        <w:tc>
          <w:tcPr>
            <w:tcW w:w="4788" w:type="dxa"/>
            <w:shd w:val="clear" w:color="auto" w:fill="auto"/>
          </w:tcPr>
          <w:p w:rsidR="005457E1" w:rsidRDefault="005457E1" w:rsidP="00956BAB">
            <w:pPr>
              <w:pStyle w:val="ac"/>
              <w:widowControl w:val="0"/>
              <w:autoSpaceDE w:val="0"/>
              <w:autoSpaceDN w:val="0"/>
              <w:spacing w:after="0"/>
              <w:ind w:firstLine="709"/>
              <w:jc w:val="right"/>
              <w:rPr>
                <w:rFonts w:eastAsia="Calibri"/>
                <w:sz w:val="28"/>
                <w:szCs w:val="28"/>
              </w:rPr>
            </w:pPr>
          </w:p>
          <w:p w:rsidR="005457E1" w:rsidRDefault="005457E1" w:rsidP="00956BAB">
            <w:pPr>
              <w:pStyle w:val="ac"/>
              <w:widowControl w:val="0"/>
              <w:autoSpaceDE w:val="0"/>
              <w:autoSpaceDN w:val="0"/>
              <w:spacing w:after="0"/>
              <w:ind w:firstLine="709"/>
              <w:jc w:val="right"/>
              <w:rPr>
                <w:rFonts w:eastAsia="Calibri"/>
                <w:sz w:val="28"/>
                <w:szCs w:val="28"/>
              </w:rPr>
            </w:pPr>
          </w:p>
          <w:p w:rsidR="00A26AF0" w:rsidRPr="00CC5784" w:rsidRDefault="00155A24" w:rsidP="0051217A">
            <w:pPr>
              <w:pStyle w:val="ac"/>
              <w:widowControl w:val="0"/>
              <w:autoSpaceDE w:val="0"/>
              <w:autoSpaceDN w:val="0"/>
              <w:spacing w:after="0"/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Н.В. Коблова</w:t>
            </w:r>
          </w:p>
        </w:tc>
      </w:tr>
    </w:tbl>
    <w:p w:rsidR="00977E72" w:rsidRDefault="00977E72" w:rsidP="00956BAB">
      <w:pPr>
        <w:rPr>
          <w:u w:val="single"/>
        </w:rPr>
      </w:pPr>
    </w:p>
    <w:p w:rsidR="00956BAB" w:rsidRDefault="00956BAB" w:rsidP="00956BAB">
      <w:pPr>
        <w:rPr>
          <w:u w:val="single"/>
        </w:rPr>
      </w:pPr>
    </w:p>
    <w:p w:rsidR="00956BAB" w:rsidRDefault="00956BAB" w:rsidP="00956BAB">
      <w:pPr>
        <w:rPr>
          <w:u w:val="single"/>
        </w:rPr>
      </w:pPr>
    </w:p>
    <w:p w:rsidR="00956BAB" w:rsidRDefault="00956BAB" w:rsidP="00956BAB">
      <w:pPr>
        <w:rPr>
          <w:u w:val="single"/>
        </w:rPr>
      </w:pPr>
    </w:p>
    <w:p w:rsidR="00956BAB" w:rsidRDefault="00956BAB" w:rsidP="00956BAB">
      <w:pPr>
        <w:rPr>
          <w:u w:val="single"/>
        </w:rPr>
      </w:pPr>
    </w:p>
    <w:p w:rsidR="00956BAB" w:rsidRDefault="00956BAB" w:rsidP="00956BAB">
      <w:pPr>
        <w:rPr>
          <w:u w:val="single"/>
        </w:rPr>
      </w:pPr>
    </w:p>
    <w:p w:rsidR="00956BAB" w:rsidRDefault="00956BAB" w:rsidP="00956BAB">
      <w:pPr>
        <w:rPr>
          <w:u w:val="single"/>
        </w:rPr>
      </w:pPr>
    </w:p>
    <w:p w:rsidR="00956BAB" w:rsidRDefault="00956BAB" w:rsidP="00956BAB">
      <w:pPr>
        <w:rPr>
          <w:u w:val="single"/>
        </w:rPr>
      </w:pPr>
    </w:p>
    <w:p w:rsidR="00956BAB" w:rsidRDefault="00956BAB" w:rsidP="00956BAB">
      <w:pPr>
        <w:rPr>
          <w:u w:val="single"/>
        </w:rPr>
      </w:pPr>
    </w:p>
    <w:p w:rsidR="00956BAB" w:rsidRDefault="00956BAB" w:rsidP="00956BAB">
      <w:pPr>
        <w:rPr>
          <w:u w:val="single"/>
        </w:rPr>
      </w:pPr>
    </w:p>
    <w:p w:rsidR="00956BAB" w:rsidRDefault="00956BAB" w:rsidP="00956BAB">
      <w:pPr>
        <w:rPr>
          <w:u w:val="single"/>
        </w:rPr>
      </w:pPr>
    </w:p>
    <w:p w:rsidR="00956BAB" w:rsidRDefault="00956BAB" w:rsidP="00956BAB">
      <w:pPr>
        <w:rPr>
          <w:u w:val="single"/>
        </w:rPr>
      </w:pPr>
    </w:p>
    <w:p w:rsidR="00956BAB" w:rsidRDefault="00956BAB" w:rsidP="00956BAB">
      <w:pPr>
        <w:rPr>
          <w:u w:val="single"/>
        </w:rPr>
      </w:pPr>
    </w:p>
    <w:p w:rsidR="00956BAB" w:rsidRDefault="00956BAB" w:rsidP="00956BAB">
      <w:pPr>
        <w:rPr>
          <w:u w:val="single"/>
        </w:rPr>
      </w:pPr>
    </w:p>
    <w:p w:rsidR="00956BAB" w:rsidRDefault="00956BAB" w:rsidP="00956BAB">
      <w:pPr>
        <w:rPr>
          <w:u w:val="single"/>
        </w:rPr>
      </w:pPr>
    </w:p>
    <w:p w:rsidR="00956BAB" w:rsidRDefault="00956BAB" w:rsidP="00956BAB">
      <w:pPr>
        <w:rPr>
          <w:u w:val="single"/>
        </w:rPr>
      </w:pPr>
    </w:p>
    <w:p w:rsidR="00956BAB" w:rsidRDefault="00956BAB" w:rsidP="00956BAB">
      <w:pPr>
        <w:rPr>
          <w:u w:val="single"/>
        </w:rPr>
      </w:pPr>
    </w:p>
    <w:p w:rsidR="00956BAB" w:rsidRDefault="00956BAB" w:rsidP="00956BAB">
      <w:pPr>
        <w:rPr>
          <w:u w:val="single"/>
        </w:rPr>
      </w:pPr>
    </w:p>
    <w:p w:rsidR="00956BAB" w:rsidRDefault="00956BAB" w:rsidP="00956BAB">
      <w:pPr>
        <w:rPr>
          <w:u w:val="single"/>
        </w:rPr>
      </w:pPr>
    </w:p>
    <w:p w:rsidR="0051217A" w:rsidRDefault="0051217A" w:rsidP="00956BAB">
      <w:pPr>
        <w:rPr>
          <w:sz w:val="24"/>
          <w:szCs w:val="24"/>
        </w:rPr>
      </w:pPr>
    </w:p>
    <w:p w:rsidR="0051217A" w:rsidRDefault="0051217A" w:rsidP="00956BAB">
      <w:pPr>
        <w:rPr>
          <w:sz w:val="24"/>
          <w:szCs w:val="24"/>
        </w:rPr>
      </w:pPr>
    </w:p>
    <w:p w:rsidR="0051217A" w:rsidRDefault="0051217A" w:rsidP="00956BAB">
      <w:pPr>
        <w:rPr>
          <w:sz w:val="24"/>
          <w:szCs w:val="24"/>
        </w:rPr>
      </w:pPr>
    </w:p>
    <w:p w:rsidR="0051217A" w:rsidRDefault="0051217A" w:rsidP="00956BAB">
      <w:pPr>
        <w:rPr>
          <w:sz w:val="24"/>
          <w:szCs w:val="24"/>
        </w:rPr>
      </w:pPr>
    </w:p>
    <w:p w:rsidR="0051217A" w:rsidRDefault="0051217A" w:rsidP="00956BAB">
      <w:pPr>
        <w:rPr>
          <w:sz w:val="24"/>
          <w:szCs w:val="24"/>
        </w:rPr>
      </w:pPr>
    </w:p>
    <w:p w:rsidR="0051217A" w:rsidRDefault="0051217A" w:rsidP="00956BAB">
      <w:pPr>
        <w:rPr>
          <w:sz w:val="24"/>
          <w:szCs w:val="24"/>
        </w:rPr>
      </w:pPr>
    </w:p>
    <w:p w:rsidR="0051217A" w:rsidRDefault="0051217A" w:rsidP="00956BAB">
      <w:pPr>
        <w:rPr>
          <w:sz w:val="24"/>
          <w:szCs w:val="24"/>
        </w:rPr>
      </w:pPr>
    </w:p>
    <w:p w:rsidR="0051217A" w:rsidRDefault="0051217A" w:rsidP="00956BAB">
      <w:pPr>
        <w:rPr>
          <w:sz w:val="24"/>
          <w:szCs w:val="24"/>
        </w:rPr>
      </w:pPr>
    </w:p>
    <w:p w:rsidR="0051217A" w:rsidRDefault="0051217A" w:rsidP="00956BAB">
      <w:pPr>
        <w:rPr>
          <w:sz w:val="24"/>
          <w:szCs w:val="24"/>
        </w:rPr>
      </w:pPr>
    </w:p>
    <w:p w:rsidR="00956BAB" w:rsidRPr="00956BAB" w:rsidRDefault="00956BAB" w:rsidP="00956BAB">
      <w:pPr>
        <w:rPr>
          <w:sz w:val="24"/>
          <w:szCs w:val="24"/>
        </w:rPr>
      </w:pPr>
      <w:r w:rsidRPr="00956BAB">
        <w:rPr>
          <w:sz w:val="24"/>
          <w:szCs w:val="24"/>
        </w:rPr>
        <w:t xml:space="preserve">Захарова </w:t>
      </w:r>
      <w:r>
        <w:rPr>
          <w:sz w:val="24"/>
          <w:szCs w:val="24"/>
        </w:rPr>
        <w:t>В</w:t>
      </w:r>
      <w:r w:rsidRPr="00956BAB">
        <w:rPr>
          <w:sz w:val="24"/>
          <w:szCs w:val="24"/>
        </w:rPr>
        <w:t>иктория Викторовна</w:t>
      </w:r>
    </w:p>
    <w:p w:rsidR="00956BAB" w:rsidRPr="00956BAB" w:rsidRDefault="00956BAB" w:rsidP="00956BAB">
      <w:pPr>
        <w:rPr>
          <w:u w:val="single"/>
        </w:rPr>
      </w:pPr>
      <w:r w:rsidRPr="00956BAB">
        <w:rPr>
          <w:sz w:val="24"/>
          <w:szCs w:val="24"/>
        </w:rPr>
        <w:t>397106</w:t>
      </w:r>
      <w:r>
        <w:rPr>
          <w:sz w:val="24"/>
          <w:szCs w:val="24"/>
        </w:rPr>
        <w:t xml:space="preserve"> (доб. 1060)</w:t>
      </w:r>
    </w:p>
    <w:sectPr w:rsidR="00956BAB" w:rsidRPr="00956BAB" w:rsidSect="00977E72">
      <w:headerReference w:type="first" r:id="rId9"/>
      <w:pgSz w:w="11906" w:h="16838" w:code="9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89A" w:rsidRDefault="00F3489A">
      <w:r>
        <w:separator/>
      </w:r>
    </w:p>
  </w:endnote>
  <w:endnote w:type="continuationSeparator" w:id="0">
    <w:p w:rsidR="00F3489A" w:rsidRDefault="00F34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89A" w:rsidRDefault="00F3489A">
      <w:r>
        <w:separator/>
      </w:r>
    </w:p>
  </w:footnote>
  <w:footnote w:type="continuationSeparator" w:id="0">
    <w:p w:rsidR="00F3489A" w:rsidRDefault="00F34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750" w:rsidRDefault="00A24750">
    <w:pPr>
      <w:pStyle w:val="a3"/>
    </w:pPr>
    <w:r>
      <w:rPr>
        <w:noProof/>
      </w:rPr>
      <mc:AlternateContent>
        <mc:Choice Requires="wpc">
          <w:drawing>
            <wp:anchor distT="0" distB="0" distL="114300" distR="114300" simplePos="0" relativeHeight="251657216" behindDoc="0" locked="0" layoutInCell="1" allowOverlap="1" wp14:anchorId="107BF113" wp14:editId="7DDC19AD">
              <wp:simplePos x="0" y="0"/>
              <wp:positionH relativeFrom="column">
                <wp:posOffset>-1080135</wp:posOffset>
              </wp:positionH>
              <wp:positionV relativeFrom="paragraph">
                <wp:posOffset>-445770</wp:posOffset>
              </wp:positionV>
              <wp:extent cx="7553325" cy="3629025"/>
              <wp:effectExtent l="0" t="0" r="0" b="0"/>
              <wp:wrapNone/>
              <wp:docPr id="9" name="Полотно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Полотно 9" o:spid="_x0000_s1026" editas="canvas" style="position:absolute;margin-left:-85.05pt;margin-top:-35.1pt;width:594.75pt;height:285.75pt;z-index:251657216" coordsize="75533,36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533;height:36290;visibility:visible;mso-wrap-style:square">
                <v:fill o:detectmouseclick="t"/>
                <v:path o:connecttype="none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ACB"/>
    <w:rsid w:val="00000897"/>
    <w:rsid w:val="00000FFE"/>
    <w:rsid w:val="00051A2D"/>
    <w:rsid w:val="000F3B8A"/>
    <w:rsid w:val="00104DFC"/>
    <w:rsid w:val="00122FBE"/>
    <w:rsid w:val="00136224"/>
    <w:rsid w:val="00155A24"/>
    <w:rsid w:val="00187AE7"/>
    <w:rsid w:val="00196EFD"/>
    <w:rsid w:val="001B70E8"/>
    <w:rsid w:val="00205D4D"/>
    <w:rsid w:val="0023360F"/>
    <w:rsid w:val="002352E0"/>
    <w:rsid w:val="002404DB"/>
    <w:rsid w:val="00271153"/>
    <w:rsid w:val="00273A67"/>
    <w:rsid w:val="002774F4"/>
    <w:rsid w:val="00282448"/>
    <w:rsid w:val="0028506F"/>
    <w:rsid w:val="002A04F7"/>
    <w:rsid w:val="002A531C"/>
    <w:rsid w:val="002C1548"/>
    <w:rsid w:val="002D0DAA"/>
    <w:rsid w:val="002E62E9"/>
    <w:rsid w:val="002F12BF"/>
    <w:rsid w:val="002F4F06"/>
    <w:rsid w:val="003057F6"/>
    <w:rsid w:val="00333631"/>
    <w:rsid w:val="003531E4"/>
    <w:rsid w:val="0035440D"/>
    <w:rsid w:val="003675F7"/>
    <w:rsid w:val="003B75A6"/>
    <w:rsid w:val="003C33C0"/>
    <w:rsid w:val="003F7DD5"/>
    <w:rsid w:val="00417ECA"/>
    <w:rsid w:val="00446AB4"/>
    <w:rsid w:val="00457D80"/>
    <w:rsid w:val="004767FF"/>
    <w:rsid w:val="004974D3"/>
    <w:rsid w:val="004E583D"/>
    <w:rsid w:val="004F0882"/>
    <w:rsid w:val="004F344F"/>
    <w:rsid w:val="0051217A"/>
    <w:rsid w:val="00515DAD"/>
    <w:rsid w:val="00531761"/>
    <w:rsid w:val="005457E1"/>
    <w:rsid w:val="00585CDF"/>
    <w:rsid w:val="005A5B2E"/>
    <w:rsid w:val="005E7602"/>
    <w:rsid w:val="00606C2B"/>
    <w:rsid w:val="00644017"/>
    <w:rsid w:val="00646839"/>
    <w:rsid w:val="00654753"/>
    <w:rsid w:val="006963A9"/>
    <w:rsid w:val="006A0D9D"/>
    <w:rsid w:val="006A7DAD"/>
    <w:rsid w:val="006B02A3"/>
    <w:rsid w:val="006C4DD8"/>
    <w:rsid w:val="0070203F"/>
    <w:rsid w:val="00705181"/>
    <w:rsid w:val="0070618B"/>
    <w:rsid w:val="00714443"/>
    <w:rsid w:val="007148DA"/>
    <w:rsid w:val="00742AC3"/>
    <w:rsid w:val="007861E7"/>
    <w:rsid w:val="007E3F9B"/>
    <w:rsid w:val="00803708"/>
    <w:rsid w:val="00803EF8"/>
    <w:rsid w:val="008233CF"/>
    <w:rsid w:val="00830F2D"/>
    <w:rsid w:val="00850265"/>
    <w:rsid w:val="00881605"/>
    <w:rsid w:val="008B11F4"/>
    <w:rsid w:val="008C1EFD"/>
    <w:rsid w:val="00917409"/>
    <w:rsid w:val="009516F9"/>
    <w:rsid w:val="009517FA"/>
    <w:rsid w:val="0095496E"/>
    <w:rsid w:val="00956BAB"/>
    <w:rsid w:val="00965915"/>
    <w:rsid w:val="00977E72"/>
    <w:rsid w:val="00981C1E"/>
    <w:rsid w:val="009C263F"/>
    <w:rsid w:val="009C6D15"/>
    <w:rsid w:val="00A24750"/>
    <w:rsid w:val="00A26AF0"/>
    <w:rsid w:val="00A37ACB"/>
    <w:rsid w:val="00A42A28"/>
    <w:rsid w:val="00A83C7F"/>
    <w:rsid w:val="00A92B83"/>
    <w:rsid w:val="00A96C39"/>
    <w:rsid w:val="00AA422E"/>
    <w:rsid w:val="00AB05C6"/>
    <w:rsid w:val="00AB1BDF"/>
    <w:rsid w:val="00AE47E2"/>
    <w:rsid w:val="00AE5C61"/>
    <w:rsid w:val="00B14859"/>
    <w:rsid w:val="00B25E37"/>
    <w:rsid w:val="00B87F03"/>
    <w:rsid w:val="00B95CB7"/>
    <w:rsid w:val="00BB61A4"/>
    <w:rsid w:val="00BD14EA"/>
    <w:rsid w:val="00BD5E5C"/>
    <w:rsid w:val="00BF6922"/>
    <w:rsid w:val="00C00787"/>
    <w:rsid w:val="00C7178A"/>
    <w:rsid w:val="00CA7C75"/>
    <w:rsid w:val="00CA7E1E"/>
    <w:rsid w:val="00CB455C"/>
    <w:rsid w:val="00D17AE1"/>
    <w:rsid w:val="00D266A7"/>
    <w:rsid w:val="00D32F5C"/>
    <w:rsid w:val="00D44DE4"/>
    <w:rsid w:val="00D50E47"/>
    <w:rsid w:val="00D658E2"/>
    <w:rsid w:val="00D941F4"/>
    <w:rsid w:val="00DB50D7"/>
    <w:rsid w:val="00DC33CE"/>
    <w:rsid w:val="00DE06B9"/>
    <w:rsid w:val="00E1323E"/>
    <w:rsid w:val="00E243AB"/>
    <w:rsid w:val="00E62C35"/>
    <w:rsid w:val="00E67240"/>
    <w:rsid w:val="00EA1C38"/>
    <w:rsid w:val="00EC7E3E"/>
    <w:rsid w:val="00F20C71"/>
    <w:rsid w:val="00F3489A"/>
    <w:rsid w:val="00F84B4C"/>
    <w:rsid w:val="00F97CC8"/>
    <w:rsid w:val="00FB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6B9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3C7F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83C7F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A83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531761"/>
    <w:rPr>
      <w:color w:val="0000FF"/>
      <w:u w:val="single"/>
    </w:rPr>
  </w:style>
  <w:style w:type="paragraph" w:styleId="a8">
    <w:name w:val="Balloon Text"/>
    <w:basedOn w:val="a"/>
    <w:link w:val="a9"/>
    <w:rsid w:val="00273A6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73A67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273A67"/>
    <w:rPr>
      <w:sz w:val="28"/>
      <w:szCs w:val="28"/>
    </w:rPr>
  </w:style>
  <w:style w:type="character" w:styleId="aa">
    <w:name w:val="Emphasis"/>
    <w:basedOn w:val="a0"/>
    <w:qFormat/>
    <w:rsid w:val="00273A67"/>
    <w:rPr>
      <w:i/>
      <w:iCs/>
    </w:rPr>
  </w:style>
  <w:style w:type="paragraph" w:styleId="ab">
    <w:name w:val="Normal (Web)"/>
    <w:basedOn w:val="a"/>
    <w:uiPriority w:val="99"/>
    <w:unhideWhenUsed/>
    <w:rsid w:val="00AE47E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c">
    <w:name w:val="Body Text"/>
    <w:basedOn w:val="a"/>
    <w:link w:val="ad"/>
    <w:rsid w:val="00A26AF0"/>
    <w:pPr>
      <w:spacing w:after="120"/>
    </w:pPr>
    <w:rPr>
      <w:sz w:val="20"/>
      <w:szCs w:val="20"/>
    </w:rPr>
  </w:style>
  <w:style w:type="character" w:customStyle="1" w:styleId="ad">
    <w:name w:val="Основной текст Знак"/>
    <w:basedOn w:val="a0"/>
    <w:link w:val="ac"/>
    <w:rsid w:val="00A26AF0"/>
  </w:style>
  <w:style w:type="character" w:customStyle="1" w:styleId="ae">
    <w:name w:val="Гипертекстовая ссылка"/>
    <w:uiPriority w:val="99"/>
    <w:rsid w:val="00AB1BDF"/>
    <w:rPr>
      <w:color w:val="106BBE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D941F4"/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"/>
    <w:basedOn w:val="a"/>
    <w:rsid w:val="002A04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"/>
    <w:basedOn w:val="a"/>
    <w:rsid w:val="0051217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6B9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3C7F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83C7F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A83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531761"/>
    <w:rPr>
      <w:color w:val="0000FF"/>
      <w:u w:val="single"/>
    </w:rPr>
  </w:style>
  <w:style w:type="paragraph" w:styleId="a8">
    <w:name w:val="Balloon Text"/>
    <w:basedOn w:val="a"/>
    <w:link w:val="a9"/>
    <w:rsid w:val="00273A6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73A67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273A67"/>
    <w:rPr>
      <w:sz w:val="28"/>
      <w:szCs w:val="28"/>
    </w:rPr>
  </w:style>
  <w:style w:type="character" w:styleId="aa">
    <w:name w:val="Emphasis"/>
    <w:basedOn w:val="a0"/>
    <w:qFormat/>
    <w:rsid w:val="00273A67"/>
    <w:rPr>
      <w:i/>
      <w:iCs/>
    </w:rPr>
  </w:style>
  <w:style w:type="paragraph" w:styleId="ab">
    <w:name w:val="Normal (Web)"/>
    <w:basedOn w:val="a"/>
    <w:uiPriority w:val="99"/>
    <w:unhideWhenUsed/>
    <w:rsid w:val="00AE47E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c">
    <w:name w:val="Body Text"/>
    <w:basedOn w:val="a"/>
    <w:link w:val="ad"/>
    <w:rsid w:val="00A26AF0"/>
    <w:pPr>
      <w:spacing w:after="120"/>
    </w:pPr>
    <w:rPr>
      <w:sz w:val="20"/>
      <w:szCs w:val="20"/>
    </w:rPr>
  </w:style>
  <w:style w:type="character" w:customStyle="1" w:styleId="ad">
    <w:name w:val="Основной текст Знак"/>
    <w:basedOn w:val="a0"/>
    <w:link w:val="ac"/>
    <w:rsid w:val="00A26AF0"/>
  </w:style>
  <w:style w:type="character" w:customStyle="1" w:styleId="ae">
    <w:name w:val="Гипертекстовая ссылка"/>
    <w:uiPriority w:val="99"/>
    <w:rsid w:val="00AB1BDF"/>
    <w:rPr>
      <w:color w:val="106BBE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D941F4"/>
    <w:rPr>
      <w:rFonts w:ascii="Verdana" w:hAnsi="Verdana" w:cs="Verdana"/>
      <w:sz w:val="20"/>
      <w:szCs w:val="20"/>
      <w:lang w:val="en-US" w:eastAsia="en-US"/>
    </w:rPr>
  </w:style>
  <w:style w:type="paragraph" w:customStyle="1" w:styleId="af">
    <w:name w:val="Знак"/>
    <w:basedOn w:val="a"/>
    <w:rsid w:val="002A04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"/>
    <w:basedOn w:val="a"/>
    <w:rsid w:val="0051217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\&#1041;&#1083;&#1072;&#1085;&#1082;%20&#1087;&#1080;&#1089;&#1100;&#1084;&#1072;%20&#1050;&#1059;&#1052;&#104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КУМИ.dotx</Template>
  <TotalTime>131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Дзержинска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Дементьева Алла Викторовна</dc:creator>
  <cp:lastModifiedBy>Захарова Виктория Викторовна</cp:lastModifiedBy>
  <cp:revision>25</cp:revision>
  <cp:lastPrinted>2025-10-27T08:52:00Z</cp:lastPrinted>
  <dcterms:created xsi:type="dcterms:W3CDTF">2022-09-06T08:03:00Z</dcterms:created>
  <dcterms:modified xsi:type="dcterms:W3CDTF">2025-10-27T08:52:00Z</dcterms:modified>
</cp:coreProperties>
</file>